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1903" w:rsidRDefault="00351903" w:rsidP="00351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CHAUMBUR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351903" w:rsidRDefault="00351903" w:rsidP="00351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of </w:t>
      </w:r>
      <w:proofErr w:type="spellStart"/>
      <w:r>
        <w:rPr>
          <w:rFonts w:ascii="Times New Roman" w:hAnsi="Times New Roman" w:cs="Times New Roman"/>
        </w:rPr>
        <w:t>Hawe</w:t>
      </w:r>
      <w:proofErr w:type="spellEnd"/>
      <w:r>
        <w:rPr>
          <w:rFonts w:ascii="Times New Roman" w:hAnsi="Times New Roman" w:cs="Times New Roman"/>
        </w:rPr>
        <w:t>, Lincolnshire. Tailor.</w:t>
      </w:r>
    </w:p>
    <w:p w:rsidR="00351903" w:rsidRDefault="00351903" w:rsidP="00351903">
      <w:pPr>
        <w:rPr>
          <w:rFonts w:ascii="Times New Roman" w:hAnsi="Times New Roman" w:cs="Times New Roman"/>
        </w:rPr>
      </w:pPr>
    </w:p>
    <w:p w:rsidR="00351903" w:rsidRDefault="00351903" w:rsidP="00351903">
      <w:pPr>
        <w:rPr>
          <w:rFonts w:ascii="Times New Roman" w:hAnsi="Times New Roman" w:cs="Times New Roman"/>
        </w:rPr>
      </w:pPr>
    </w:p>
    <w:p w:rsidR="00351903" w:rsidRDefault="00351903" w:rsidP="00351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John Leek(q.v.) brought a plaint of trespass and taking against him and</w:t>
      </w:r>
    </w:p>
    <w:p w:rsidR="00351903" w:rsidRDefault="00351903" w:rsidP="00351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Cardon</w:t>
      </w:r>
      <w:proofErr w:type="spellEnd"/>
      <w:r>
        <w:rPr>
          <w:rFonts w:ascii="Times New Roman" w:hAnsi="Times New Roman" w:cs="Times New Roman"/>
        </w:rPr>
        <w:t xml:space="preserve"> of Dalby(q.v.).</w:t>
      </w:r>
    </w:p>
    <w:p w:rsidR="00351903" w:rsidRDefault="00351903" w:rsidP="00351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CA7180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351903" w:rsidRDefault="00351903" w:rsidP="00351903">
      <w:pPr>
        <w:rPr>
          <w:rFonts w:ascii="Times New Roman" w:hAnsi="Times New Roman" w:cs="Times New Roman"/>
        </w:rPr>
      </w:pPr>
    </w:p>
    <w:p w:rsidR="00351903" w:rsidRDefault="00351903" w:rsidP="00351903">
      <w:pPr>
        <w:rPr>
          <w:rFonts w:ascii="Times New Roman" w:hAnsi="Times New Roman" w:cs="Times New Roman"/>
        </w:rPr>
      </w:pPr>
    </w:p>
    <w:p w:rsidR="00351903" w:rsidRDefault="00351903" w:rsidP="0035190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March 2018</w:t>
      </w:r>
    </w:p>
    <w:p w:rsidR="006B2F86" w:rsidRPr="00E71FC3" w:rsidRDefault="0035190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1903" w:rsidRDefault="00351903" w:rsidP="00E71FC3">
      <w:r>
        <w:separator/>
      </w:r>
    </w:p>
  </w:endnote>
  <w:endnote w:type="continuationSeparator" w:id="0">
    <w:p w:rsidR="00351903" w:rsidRDefault="0035190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1903" w:rsidRDefault="00351903" w:rsidP="00E71FC3">
      <w:r>
        <w:separator/>
      </w:r>
    </w:p>
  </w:footnote>
  <w:footnote w:type="continuationSeparator" w:id="0">
    <w:p w:rsidR="00351903" w:rsidRDefault="0035190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1903"/>
    <w:rsid w:val="001A7C09"/>
    <w:rsid w:val="0035190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26D51B-8D7A-4D19-B0C5-E3F7DD17A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5190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35190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2018-03-19T20:33:00Z</dcterms:created>
  <dcterms:modified xsi:type="dcterms:W3CDTF">2018-03-19T20:34:00Z</dcterms:modified>
</cp:coreProperties>
</file>